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320740223"/>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7B4595" w:rsidP="00223DF1">
          <w:pPr>
            <w:pStyle w:val="Title"/>
          </w:pPr>
          <w:r>
            <w:t>DCP 235 Consultation response fORM</w:t>
          </w:r>
        </w:p>
        <w:p w:rsidR="00A828F0" w:rsidRDefault="00251AF3" w:rsidP="00A828F0">
          <w:pPr>
            <w:pStyle w:val="BodyTextNoSpacing"/>
          </w:pPr>
          <w:r>
            <w:t xml:space="preserve">To: </w:t>
          </w:r>
          <w:r w:rsidR="007B4595">
            <w:t>Claire Hynes</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B82501">
            <w:t>16</w:t>
          </w:r>
          <w:r w:rsidR="007B4595">
            <w:t xml:space="preserve"> June 2015</w:t>
          </w:r>
          <w:bookmarkStart w:id="0" w:name="_GoBack"/>
          <w:bookmarkEnd w:id="0"/>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03EA3B591093479C938EC7E817D80AEC"/>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03EA3B591093479C938EC7E817D80AEC"/>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E63883837FA419CB78B42525A9D725F"/>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03EA3B591093479C938EC7E817D80AEC"/>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03EA3B591093479C938EC7E817D80AEC"/>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E63883837FA419CB78B42525A9D725F"/>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Do you u</w:t>
                </w:r>
                <w:r w:rsidR="009C5511">
                  <w:t>nderstand the intent of DCP 235?</w:t>
                </w:r>
              </w:p>
            </w:tc>
          </w:tr>
          <w:tr w:rsidR="007B4595" w:rsidTr="007B4595">
            <w:sdt>
              <w:sdtPr>
                <w:tag w:val="dcusa_response1"/>
                <w:id w:val="1488138445"/>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Are you supportive of the principles of DCP 235?</w:t>
                </w:r>
              </w:p>
            </w:tc>
          </w:tr>
          <w:tr w:rsidR="007B4595" w:rsidTr="007B4595">
            <w:sdt>
              <w:sdtPr>
                <w:tag w:val="dcusa_response2"/>
                <w:id w:val="1969316911"/>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Please provide details of the benefits to your organisation of having access to service termination data?</w:t>
                </w:r>
              </w:p>
            </w:tc>
          </w:tr>
          <w:tr w:rsidR="007B4595" w:rsidTr="007B4595">
            <w:sdt>
              <w:sdtPr>
                <w:tag w:val="dcusa_response3"/>
                <w:id w:val="-1435041084"/>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Please provide details of the impacts on your organisation of the meter operator collecting service termination dat</w:t>
                </w:r>
                <w:r>
                  <w:t>a unless advised not to by the D</w:t>
                </w:r>
                <w:r w:rsidRPr="007B4595">
                  <w:t>istributor?</w:t>
                </w:r>
              </w:p>
            </w:tc>
          </w:tr>
          <w:tr w:rsidR="007B4595" w:rsidTr="007B4595">
            <w:sdt>
              <w:sdtPr>
                <w:tag w:val="dcusa_response4"/>
                <w:id w:val="-1860655521"/>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lastRenderedPageBreak/>
                  <w:t>Please consider and comment on whether the existing meter operator competencies are sufficient to fulfil the data items being requested or whether additional training will be required to achieve this?</w:t>
                </w:r>
              </w:p>
            </w:tc>
          </w:tr>
          <w:tr w:rsidR="007B4595" w:rsidTr="007B4595">
            <w:sdt>
              <w:sdtPr>
                <w:tag w:val="dcusa_response5"/>
                <w:id w:val="1632834200"/>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Please provide details of the costs and benefits of using the meter operator to gather service termination data?</w:t>
                </w:r>
              </w:p>
            </w:tc>
          </w:tr>
          <w:tr w:rsidR="007B4595" w:rsidTr="007B4595">
            <w:sdt>
              <w:sdtPr>
                <w:tag w:val="dcusa_response6"/>
                <w:id w:val="-306716854"/>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Recognising that the costs of this new requirement will ultimately be passed to customers, please provide your views on how any costs should be funded and how or why you have reached this conclusion?</w:t>
                </w:r>
              </w:p>
            </w:tc>
          </w:tr>
          <w:tr w:rsidR="007B4595" w:rsidTr="007B4595">
            <w:sdt>
              <w:sdtPr>
                <w:tag w:val="dcusa_response7"/>
                <w:id w:val="-905919842"/>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Is the Data Transfer Network (DTN) the best mechanism for communicating this information?</w:t>
                </w:r>
              </w:p>
            </w:tc>
          </w:tr>
          <w:tr w:rsidR="007B4595" w:rsidTr="007B4595">
            <w:sdt>
              <w:sdtPr>
                <w:tag w:val="dcusa_response8"/>
                <w:id w:val="-1826193465"/>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What is the optimal way in which the meter operator could determine that the Distributor already has service termination data for a given site?</w:t>
                </w:r>
              </w:p>
            </w:tc>
          </w:tr>
          <w:tr w:rsidR="007B4595" w:rsidTr="007B4595">
            <w:sdt>
              <w:sdtPr>
                <w:tag w:val="dcusa_response9"/>
                <w:id w:val="-1136096741"/>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Are there other ways that this information could be gathered and how do they compare or contrast with the proposed method?</w:t>
                </w:r>
              </w:p>
            </w:tc>
          </w:tr>
          <w:tr w:rsidR="007B4595" w:rsidTr="007B4595">
            <w:sdt>
              <w:sdtPr>
                <w:tag w:val="dcusa_response10"/>
                <w:id w:val="1045961061"/>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Please provide your views on the suggestion to remove Category C items from industry processes and how those items given in the Attachment which are identified as not having a map across to the service termination equipment in the proposed Data Flow should</w:t>
                </w:r>
                <w:r>
                  <w:t xml:space="preserve"> be addressed?</w:t>
                </w:r>
              </w:p>
            </w:tc>
          </w:tr>
          <w:tr w:rsidR="007B4595" w:rsidTr="007B4595">
            <w:sdt>
              <w:sdtPr>
                <w:tag w:val="dcusa_response11"/>
                <w:id w:val="-1521848909"/>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lastRenderedPageBreak/>
                  <w:t>Which DCUSA General Objectives does the CP better facilitate? Please provide supporting comments.</w:t>
                </w:r>
              </w:p>
              <w:p w:rsidR="007B4595" w:rsidRDefault="007B4595" w:rsidP="007B4595">
                <w:pPr>
                  <w:pStyle w:val="Question"/>
                  <w:numPr>
                    <w:ilvl w:val="0"/>
                    <w:numId w:val="16"/>
                  </w:numPr>
                </w:pPr>
                <w:r>
                  <w:t>The development, maintenance and operation by each of the DNO Parties and IDNO Parties of an efficient, co-ordinated, and economical Distribution System.</w:t>
                </w:r>
              </w:p>
              <w:p w:rsidR="007B4595" w:rsidRDefault="007B4595" w:rsidP="007B4595">
                <w:pPr>
                  <w:pStyle w:val="Question"/>
                  <w:numPr>
                    <w:ilvl w:val="0"/>
                    <w:numId w:val="16"/>
                  </w:numPr>
                </w:pPr>
                <w:r>
                  <w:t xml:space="preserve">The facilitation of effective competition in the generation and supply of electricity and (so far as is consistent with that) the promotion of such competition in the sale, distribution and purchase of electricity. </w:t>
                </w:r>
              </w:p>
              <w:p w:rsidR="007B4595" w:rsidRDefault="007B4595" w:rsidP="007B4595">
                <w:pPr>
                  <w:pStyle w:val="Question"/>
                  <w:numPr>
                    <w:ilvl w:val="0"/>
                    <w:numId w:val="16"/>
                  </w:numPr>
                </w:pPr>
                <w:r>
                  <w:t>The efficient discharge by each of the DNO Parties and IDNO Parties of the obligations imposed upon them by their Distribution Licences.</w:t>
                </w:r>
              </w:p>
              <w:p w:rsidR="007B4595" w:rsidRDefault="007B4595" w:rsidP="007B4595">
                <w:pPr>
                  <w:pStyle w:val="Question"/>
                  <w:numPr>
                    <w:ilvl w:val="0"/>
                    <w:numId w:val="16"/>
                  </w:numPr>
                </w:pPr>
                <w:r>
                  <w:t>The promotion of efficiency in the implementation and administration of this Agreement and the arrangements under it.</w:t>
                </w:r>
              </w:p>
              <w:p w:rsidR="007B4595" w:rsidRDefault="007B4595" w:rsidP="007B4595">
                <w:pPr>
                  <w:pStyle w:val="Question"/>
                  <w:numPr>
                    <w:ilvl w:val="0"/>
                    <w:numId w:val="16"/>
                  </w:numPr>
                </w:pPr>
                <w:r>
                  <w:t>Compliance with the Regulation on Cross-Border Exchange in Electricity and any relevant legally binding decisions of the European Commission and/or the Agency for the Co-operation of Energy Regulators.</w:t>
                </w:r>
              </w:p>
            </w:tc>
          </w:tr>
          <w:tr w:rsidR="007B4595" w:rsidTr="007B4595">
            <w:sdt>
              <w:sdtPr>
                <w:tag w:val="dcusa_response12"/>
                <w:id w:val="-2132849567"/>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t>Which DCUSA Charging Objectives does the CP better facilitate? Please provide supporting comments.</w:t>
                </w:r>
              </w:p>
              <w:p w:rsidR="007B4595" w:rsidRDefault="007B4595" w:rsidP="007B4595">
                <w:pPr>
                  <w:pStyle w:val="Question"/>
                  <w:numPr>
                    <w:ilvl w:val="0"/>
                    <w:numId w:val="17"/>
                  </w:numPr>
                </w:pPr>
                <w:proofErr w:type="gramStart"/>
                <w:r>
                  <w:t>that</w:t>
                </w:r>
                <w:proofErr w:type="gramEnd"/>
                <w:r>
                  <w:t xml:space="preserve"> compliance by each DNO Party with the Charging Methodologies facilitates the discharge by the DNO Party of the obligations imposed on it under the Act and by its Distribution Licence.</w:t>
                </w:r>
              </w:p>
              <w:p w:rsidR="007B4595" w:rsidRDefault="007B4595" w:rsidP="007B4595">
                <w:pPr>
                  <w:pStyle w:val="Question"/>
                  <w:numPr>
                    <w:ilvl w:val="0"/>
                    <w:numId w:val="17"/>
                  </w:numP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7B4595" w:rsidRDefault="007B4595" w:rsidP="007B4595">
                <w:pPr>
                  <w:pStyle w:val="Question"/>
                  <w:numPr>
                    <w:ilvl w:val="0"/>
                    <w:numId w:val="17"/>
                  </w:numPr>
                </w:pPr>
                <w: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7B4595" w:rsidRDefault="007B4595" w:rsidP="007B4595">
                <w:pPr>
                  <w:pStyle w:val="Question"/>
                  <w:numPr>
                    <w:ilvl w:val="0"/>
                    <w:numId w:val="17"/>
                  </w:numPr>
                </w:pPr>
                <w:proofErr w:type="gramStart"/>
                <w:r>
                  <w:t>that</w:t>
                </w:r>
                <w:proofErr w:type="gramEnd"/>
                <w:r>
                  <w:t>, so far as is consistent with Clauses 3.2.1 to 3.2.3, the Charging Methodologies, so far as is reasonably practicable, properly take account of developments in each DNO Party’s Distribution Business.</w:t>
                </w:r>
              </w:p>
              <w:p w:rsidR="007B4595" w:rsidRDefault="007B4595" w:rsidP="007B4595">
                <w:pPr>
                  <w:pStyle w:val="Question"/>
                  <w:numPr>
                    <w:ilvl w:val="0"/>
                    <w:numId w:val="17"/>
                  </w:numPr>
                </w:pPr>
                <w:proofErr w:type="gramStart"/>
                <w:r>
                  <w:t>that</w:t>
                </w:r>
                <w:proofErr w:type="gramEnd"/>
                <w:r>
                  <w:t xml:space="preserve">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7B4595" w:rsidTr="007B4595">
            <w:sdt>
              <w:sdtPr>
                <w:tag w:val="dcusa_response13"/>
                <w:id w:val="-1244254035"/>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lastRenderedPageBreak/>
                  <w:t>Please provide details of any wider industry developments that may impact upon or be impacted by this CP</w:t>
                </w:r>
              </w:p>
            </w:tc>
          </w:tr>
          <w:tr w:rsidR="007B4595" w:rsidTr="007B4595">
            <w:sdt>
              <w:sdtPr>
                <w:tag w:val="dcusa_response14"/>
                <w:id w:val="1897848708"/>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Do you have a preference on the date that DCP 235 is implemented into the DCUSA?</w:t>
                </w:r>
              </w:p>
            </w:tc>
          </w:tr>
          <w:tr w:rsidR="007B4595" w:rsidTr="007B4595">
            <w:sdt>
              <w:sdtPr>
                <w:tag w:val="dcusa_response15"/>
                <w:id w:val="621965088"/>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Default="007B459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7B4595" w:rsidTr="007B4595">
            <w:trPr>
              <w:cnfStyle w:val="100000000000" w:firstRow="1" w:lastRow="0" w:firstColumn="0" w:lastColumn="0" w:oddVBand="0" w:evenVBand="0" w:oddHBand="0" w:evenHBand="0" w:firstRowFirstColumn="0" w:firstRowLastColumn="0" w:lastRowFirstColumn="0" w:lastRowLastColumn="0"/>
            </w:trPr>
            <w:tc>
              <w:tcPr>
                <w:tcW w:w="9287" w:type="dxa"/>
              </w:tcPr>
              <w:p w:rsidR="007B4595" w:rsidRDefault="007B4595" w:rsidP="007B4595">
                <w:pPr>
                  <w:pStyle w:val="Question"/>
                </w:pPr>
                <w:r w:rsidRPr="007B4595">
                  <w:t>Are there any alternative solutions or matters that should be considered by the Working Group?</w:t>
                </w:r>
              </w:p>
            </w:tc>
          </w:tr>
          <w:tr w:rsidR="007B4595" w:rsidTr="007B4595">
            <w:sdt>
              <w:sdtPr>
                <w:tag w:val="dcusa_response16"/>
                <w:id w:val="1674224372"/>
                <w:placeholder>
                  <w:docPart w:val="DefaultPlaceholder_1082065158"/>
                </w:placeholder>
                <w:showingPlcHdr/>
              </w:sdtPr>
              <w:sdtEndPr/>
              <w:sdtContent>
                <w:tc>
                  <w:tcPr>
                    <w:tcW w:w="9287" w:type="dxa"/>
                  </w:tcPr>
                  <w:p w:rsidR="007B4595" w:rsidRDefault="007B4595" w:rsidP="007B4595">
                    <w:pPr>
                      <w:pStyle w:val="BodyText"/>
                    </w:pPr>
                    <w:r w:rsidRPr="004665B6">
                      <w:rPr>
                        <w:rStyle w:val="PlaceholderText"/>
                      </w:rPr>
                      <w:t>Click here to enter text.</w:t>
                    </w:r>
                  </w:p>
                </w:tc>
              </w:sdtContent>
            </w:sdt>
          </w:tr>
        </w:tbl>
        <w:p w:rsidR="007B4595" w:rsidRPr="00223DF1" w:rsidRDefault="009C5511" w:rsidP="0023069B">
          <w:pPr>
            <w:pStyle w:val="BodyText"/>
          </w:pPr>
        </w:p>
      </w:sdtContent>
    </w:sdt>
    <w:sectPr w:rsidR="007B4595"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595" w:rsidRDefault="007B4595" w:rsidP="00FD00A2">
      <w:r>
        <w:separator/>
      </w:r>
    </w:p>
  </w:endnote>
  <w:endnote w:type="continuationSeparator" w:id="0">
    <w:p w:rsidR="007B4595" w:rsidRDefault="007B45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729521"/>
      <w:lock w:val="contentLocked"/>
      <w:placeholder>
        <w:docPart w:val="DefaultPlaceholder_1082065158"/>
      </w:placeholder>
      <w:showingPlcHdr/>
      <w:group/>
    </w:sdtPr>
    <w:sdtContent>
      <w:p w:rsidR="009C5511" w:rsidRDefault="009C5511">
        <w:pPr>
          <w:pStyle w:val="Footer"/>
        </w:pPr>
        <w:r w:rsidRPr="004665B6">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755658"/>
      <w:lock w:val="contentLocked"/>
      <w:placeholder>
        <w:docPart w:val="DefaultPlaceholder_1082065158"/>
      </w:placeholder>
      <w:group/>
    </w:sdtPr>
    <w:sdtContent>
      <w:p w:rsidR="00FD00A2" w:rsidRDefault="007B4595">
        <w:pPr>
          <w:pStyle w:val="Footer"/>
        </w:pPr>
        <w:r>
          <w:t>2</w:t>
        </w:r>
        <w:r w:rsidR="00B82501">
          <w:t>6</w:t>
        </w:r>
        <w:r>
          <w:t xml:space="preserve"> May 2015</w:t>
        </w:r>
        <w:r w:rsidR="00FD00A2">
          <w:tab/>
          <w:t xml:space="preserve">Page </w:t>
        </w:r>
        <w:r w:rsidR="00FD00A2">
          <w:fldChar w:fldCharType="begin"/>
        </w:r>
        <w:r w:rsidR="00FD00A2">
          <w:instrText xml:space="preserve"> page </w:instrText>
        </w:r>
        <w:r w:rsidR="00FD00A2">
          <w:fldChar w:fldCharType="separate"/>
        </w:r>
        <w:r w:rsidR="009C5511">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9C5511">
          <w:rPr>
            <w:noProof/>
          </w:rPr>
          <w:t>4</w:t>
        </w:r>
        <w:r w:rsidR="00FD00A2">
          <w:fldChar w:fldCharType="end"/>
        </w:r>
        <w:r w:rsidR="00FD00A2">
          <w:tab/>
        </w:r>
        <w:r>
          <w:t>v1.0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5249282"/>
      <w:lock w:val="contentLocked"/>
      <w:placeholder>
        <w:docPart w:val="DefaultPlaceholder_1082065158"/>
      </w:placeholder>
      <w:showingPlcHdr/>
      <w:group/>
    </w:sdtPr>
    <w:sdtContent>
      <w:p w:rsidR="009C5511" w:rsidRDefault="009C5511">
        <w:pPr>
          <w:pStyle w:val="Footer"/>
        </w:pPr>
        <w:r w:rsidRPr="004665B6">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595" w:rsidRDefault="007B4595" w:rsidP="00FD00A2">
      <w:r>
        <w:separator/>
      </w:r>
    </w:p>
  </w:footnote>
  <w:footnote w:type="continuationSeparator" w:id="0">
    <w:p w:rsidR="007B4595" w:rsidRDefault="007B4595"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4713228"/>
      <w:lock w:val="contentLocked"/>
      <w:placeholder>
        <w:docPart w:val="DefaultPlaceholder_1082065158"/>
      </w:placeholder>
      <w:showingPlcHdr/>
      <w:group/>
    </w:sdtPr>
    <w:sdtContent>
      <w:p w:rsidR="009C5511" w:rsidRDefault="009C5511">
        <w:pPr>
          <w:pStyle w:val="Header"/>
        </w:pPr>
        <w:r w:rsidRPr="004665B6">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852410"/>
      <w:lock w:val="contentLocked"/>
      <w:placeholder>
        <w:docPart w:val="DefaultPlaceholder_1082065158"/>
      </w:placeholder>
      <w:group/>
    </w:sdtPr>
    <w:sdtContent>
      <w:p w:rsidR="00FD00A2" w:rsidRDefault="00251AF3">
        <w:pPr>
          <w:pStyle w:val="Header"/>
        </w:pPr>
        <w:r>
          <w:t xml:space="preserve">DCUSA Consultation </w:t>
        </w:r>
        <w:r w:rsidR="00FD00A2">
          <w:tab/>
        </w:r>
        <w:r w:rsidR="007B4595">
          <w:t>DCP 235</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995987"/>
      <w:lock w:val="contentLocked"/>
      <w:placeholder>
        <w:docPart w:val="DefaultPlaceholder_1082065158"/>
      </w:placeholder>
      <w:showingPlcHdr/>
      <w:group/>
    </w:sdtPr>
    <w:sdtContent>
      <w:p w:rsidR="009C5511" w:rsidRDefault="009C5511">
        <w:pPr>
          <w:pStyle w:val="Header"/>
        </w:pPr>
        <w:r w:rsidRPr="004665B6">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44100E4"/>
    <w:multiLevelType w:val="hybridMultilevel"/>
    <w:tmpl w:val="9C02920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E505637"/>
    <w:multiLevelType w:val="hybridMultilevel"/>
    <w:tmpl w:val="A4AE4C8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7"/>
  </w:num>
  <w:num w:numId="10">
    <w:abstractNumId w:val="1"/>
  </w:num>
  <w:num w:numId="11">
    <w:abstractNumId w:val="7"/>
  </w:num>
  <w:num w:numId="12">
    <w:abstractNumId w:val="0"/>
  </w:num>
  <w:num w:numId="13">
    <w:abstractNumId w:val="7"/>
  </w:num>
  <w:num w:numId="14">
    <w:abstractNumId w:val="9"/>
  </w:num>
  <w:num w:numId="15">
    <w:abstractNumId w:val="6"/>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95"/>
    <w:rsid w:val="00077D80"/>
    <w:rsid w:val="00134AF7"/>
    <w:rsid w:val="001E03C5"/>
    <w:rsid w:val="00223DF1"/>
    <w:rsid w:val="0023069B"/>
    <w:rsid w:val="00251AF3"/>
    <w:rsid w:val="002B61A0"/>
    <w:rsid w:val="0031153A"/>
    <w:rsid w:val="0040580C"/>
    <w:rsid w:val="00410907"/>
    <w:rsid w:val="00554409"/>
    <w:rsid w:val="00711B18"/>
    <w:rsid w:val="007361B2"/>
    <w:rsid w:val="0076726D"/>
    <w:rsid w:val="007B4595"/>
    <w:rsid w:val="00884177"/>
    <w:rsid w:val="008D01AD"/>
    <w:rsid w:val="008F22A5"/>
    <w:rsid w:val="00963A66"/>
    <w:rsid w:val="009A3EA3"/>
    <w:rsid w:val="009B02DB"/>
    <w:rsid w:val="009C5511"/>
    <w:rsid w:val="009F1AFC"/>
    <w:rsid w:val="00A817E9"/>
    <w:rsid w:val="00A828F0"/>
    <w:rsid w:val="00AC6DB4"/>
    <w:rsid w:val="00B82501"/>
    <w:rsid w:val="00C01797"/>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3EA3B591093479C938EC7E817D80AEC"/>
        <w:category>
          <w:name w:val="General"/>
          <w:gallery w:val="placeholder"/>
        </w:category>
        <w:types>
          <w:type w:val="bbPlcHdr"/>
        </w:types>
        <w:behaviors>
          <w:behavior w:val="content"/>
        </w:behaviors>
        <w:guid w:val="{2962ECBE-4806-46FB-8DF0-20013D890BC8}"/>
      </w:docPartPr>
      <w:docPartBody>
        <w:p w:rsidR="001510A2" w:rsidRDefault="00972B84">
          <w:pPr>
            <w:pStyle w:val="03EA3B591093479C938EC7E817D80AEC"/>
          </w:pPr>
          <w:r w:rsidRPr="005D19FB">
            <w:rPr>
              <w:rStyle w:val="PlaceholderText"/>
            </w:rPr>
            <w:t>Click here to enter text.</w:t>
          </w:r>
        </w:p>
      </w:docPartBody>
    </w:docPart>
    <w:docPart>
      <w:docPartPr>
        <w:name w:val="9E63883837FA419CB78B42525A9D725F"/>
        <w:category>
          <w:name w:val="General"/>
          <w:gallery w:val="placeholder"/>
        </w:category>
        <w:types>
          <w:type w:val="bbPlcHdr"/>
        </w:types>
        <w:behaviors>
          <w:behavior w:val="content"/>
        </w:behaviors>
        <w:guid w:val="{9B848263-221A-4463-ABFC-3A1B4ED42B84}"/>
      </w:docPartPr>
      <w:docPartBody>
        <w:p w:rsidR="001510A2" w:rsidRDefault="00972B84">
          <w:pPr>
            <w:pStyle w:val="9E63883837FA419CB78B42525A9D725F"/>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0349A92A-DA91-4409-931C-ACFCEC45BAB2}"/>
      </w:docPartPr>
      <w:docPartBody>
        <w:p w:rsidR="001510A2" w:rsidRDefault="00972B84">
          <w:r w:rsidRPr="004665B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B84"/>
    <w:rsid w:val="001510A2"/>
    <w:rsid w:val="00972B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B84"/>
    <w:rPr>
      <w:color w:val="808080"/>
    </w:rPr>
  </w:style>
  <w:style w:type="paragraph" w:customStyle="1" w:styleId="03EA3B591093479C938EC7E817D80AEC">
    <w:name w:val="03EA3B591093479C938EC7E817D80AEC"/>
  </w:style>
  <w:style w:type="paragraph" w:customStyle="1" w:styleId="9E63883837FA419CB78B42525A9D725F">
    <w:name w:val="9E63883837FA419CB78B42525A9D725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B84"/>
    <w:rPr>
      <w:color w:val="808080"/>
    </w:rPr>
  </w:style>
  <w:style w:type="paragraph" w:customStyle="1" w:styleId="03EA3B591093479C938EC7E817D80AEC">
    <w:name w:val="03EA3B591093479C938EC7E817D80AEC"/>
  </w:style>
  <w:style w:type="paragraph" w:customStyle="1" w:styleId="9E63883837FA419CB78B42525A9D725F">
    <w:name w:val="9E63883837FA419CB78B42525A9D72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3FFF0-5A63-4010-B7DD-0D8D122A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15</TotalTime>
  <Pages>4</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3</cp:revision>
  <dcterms:created xsi:type="dcterms:W3CDTF">2015-05-15T11:39:00Z</dcterms:created>
  <dcterms:modified xsi:type="dcterms:W3CDTF">2015-05-26T10:52:00Z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